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6ACF" w14:textId="77777777" w:rsidR="00693F8B" w:rsidRPr="00E9763B" w:rsidRDefault="00693F8B" w:rsidP="00E9763B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color w:val="000000"/>
          <w:spacing w:val="-1"/>
          <w:sz w:val="22"/>
          <w:szCs w:val="26"/>
          <w:u w:val="single"/>
        </w:rPr>
      </w:pPr>
    </w:p>
    <w:p w14:paraId="24FBC5D1" w14:textId="77777777" w:rsidR="00E9763B" w:rsidRDefault="00E9763B" w:rsidP="00C15A19">
      <w:pPr>
        <w:spacing w:after="60"/>
        <w:ind w:firstLine="709"/>
        <w:jc w:val="both"/>
        <w:rPr>
          <w:bCs/>
          <w:sz w:val="24"/>
        </w:rPr>
      </w:pPr>
    </w:p>
    <w:p w14:paraId="72129986" w14:textId="310B9910" w:rsidR="004B7FDB" w:rsidRDefault="00C15A19" w:rsidP="00C15A19">
      <w:pPr>
        <w:spacing w:after="60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…. </w:t>
      </w:r>
      <w:r w:rsidR="004B7FDB">
        <w:rPr>
          <w:bCs/>
          <w:sz w:val="24"/>
        </w:rPr>
        <w:t>Zespół Kuratorskiej Służby Sądowej</w:t>
      </w:r>
      <w:r w:rsidR="00743C41">
        <w:rPr>
          <w:bCs/>
          <w:sz w:val="24"/>
        </w:rPr>
        <w:t xml:space="preserve"> </w:t>
      </w:r>
      <w:r w:rsidR="00693F8B" w:rsidRPr="00693F8B">
        <w:rPr>
          <w:sz w:val="24"/>
          <w:szCs w:val="24"/>
        </w:rPr>
        <w:t xml:space="preserve">zawiadamia, że do wykonania zostało wprowadzone orzeczenie </w:t>
      </w:r>
      <w:r w:rsidR="00743C41">
        <w:rPr>
          <w:bCs/>
          <w:sz w:val="24"/>
        </w:rPr>
        <w:t>Sądu Rejonowego w …………………….</w:t>
      </w:r>
      <w:r w:rsidR="00693F8B" w:rsidRPr="00693F8B">
        <w:rPr>
          <w:bCs/>
          <w:sz w:val="24"/>
        </w:rPr>
        <w:t xml:space="preserve"> </w:t>
      </w:r>
      <w:r w:rsidR="00693F8B" w:rsidRPr="00693F8B">
        <w:rPr>
          <w:sz w:val="24"/>
          <w:szCs w:val="24"/>
        </w:rPr>
        <w:t xml:space="preserve">z dnia </w:t>
      </w:r>
      <w:r w:rsidR="00743C41">
        <w:rPr>
          <w:sz w:val="24"/>
          <w:szCs w:val="24"/>
        </w:rPr>
        <w:t>……………</w:t>
      </w:r>
      <w:r w:rsidR="00693F8B" w:rsidRPr="00693F8B">
        <w:rPr>
          <w:sz w:val="24"/>
          <w:szCs w:val="24"/>
        </w:rPr>
        <w:t xml:space="preserve"> roku, sygn. akt </w:t>
      </w:r>
      <w:r w:rsidR="00743C41">
        <w:rPr>
          <w:sz w:val="24"/>
          <w:szCs w:val="24"/>
        </w:rPr>
        <w:t>……………...</w:t>
      </w:r>
      <w:r w:rsidR="00693F8B" w:rsidRPr="00693F8B">
        <w:rPr>
          <w:sz w:val="24"/>
          <w:szCs w:val="24"/>
        </w:rPr>
        <w:t xml:space="preserve"> , na mocy którego orzeczono wobec </w:t>
      </w:r>
      <w:r>
        <w:rPr>
          <w:bCs/>
          <w:sz w:val="24"/>
        </w:rPr>
        <w:t>Pana/Pani</w:t>
      </w:r>
      <w:r w:rsidR="004B7FDB">
        <w:rPr>
          <w:bCs/>
          <w:sz w:val="24"/>
        </w:rPr>
        <w:t xml:space="preserve"> karę ograniczenia wolności w wymiarze ..……………tygodni/miesięcy/lat* z obowiązkiem wykonywania nieodpłatnej kontrolowanej pracy na cele społeczne/pracy społecznie użytecznej w stosunku ……………………godz. tygodniowo/miesięcznie oraz </w:t>
      </w:r>
      <w:r w:rsidR="004B7FDB" w:rsidRPr="00C15A19">
        <w:rPr>
          <w:b/>
          <w:sz w:val="24"/>
        </w:rPr>
        <w:t>obowiązek</w:t>
      </w:r>
      <w:r>
        <w:rPr>
          <w:b/>
          <w:sz w:val="24"/>
        </w:rPr>
        <w:t>/</w:t>
      </w:r>
      <w:r w:rsidR="004C4FC5">
        <w:rPr>
          <w:b/>
          <w:sz w:val="24"/>
        </w:rPr>
        <w:t>obowiązki</w:t>
      </w:r>
      <w:r w:rsidR="004B7FDB">
        <w:rPr>
          <w:bCs/>
          <w:sz w:val="24"/>
        </w:rPr>
        <w:t>:</w:t>
      </w:r>
    </w:p>
    <w:p w14:paraId="7D117AE8" w14:textId="7A464653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1) przeproszenia pokrzywdzonego,</w:t>
      </w:r>
    </w:p>
    <w:p w14:paraId="33A9D5CB" w14:textId="3D4454F7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3) wykonywania ciążącego na nim obowiązku łożenia na utrzymanie innej osoby,</w:t>
      </w:r>
    </w:p>
    <w:p w14:paraId="42064D6F" w14:textId="33ACB72E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4) wykonywania pracy zarobkowej, do nauki lub przygotowania się do zawodu,</w:t>
      </w:r>
    </w:p>
    <w:p w14:paraId="45F3FE51" w14:textId="57400E17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5) powstrzymania się od nadużywania alkoholu lub używania innych środków odurzających,</w:t>
      </w:r>
    </w:p>
    <w:p w14:paraId="3B9A64D0" w14:textId="29F14C8E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6) poddania się terapii uzależnień,</w:t>
      </w:r>
    </w:p>
    <w:p w14:paraId="665D7C2B" w14:textId="6EEAA8D5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6a) poddania się terapii, w szczególności psychoterapii lub psychoedukacji,</w:t>
      </w:r>
    </w:p>
    <w:p w14:paraId="366BB915" w14:textId="220D2FAC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6b) uczestnictwa w oddziaływaniach korekcyjno-edukacyjnych,</w:t>
      </w:r>
    </w:p>
    <w:p w14:paraId="18A414C3" w14:textId="408E7793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7) powstrzymania się od przebywania w określonych środowiskach lub miejscach,</w:t>
      </w:r>
    </w:p>
    <w:p w14:paraId="543A9453" w14:textId="58E0B784" w:rsidR="004B7FDB" w:rsidRPr="00C15A19" w:rsidRDefault="004B7FDB" w:rsidP="004B7FDB">
      <w:pPr>
        <w:shd w:val="clear" w:color="auto" w:fill="FFFFFF"/>
        <w:jc w:val="both"/>
        <w:rPr>
          <w:sz w:val="24"/>
          <w:szCs w:val="24"/>
        </w:rPr>
      </w:pPr>
      <w:r w:rsidRPr="00C15A19">
        <w:rPr>
          <w:sz w:val="24"/>
          <w:szCs w:val="24"/>
        </w:rPr>
        <w:t>7a) powstrzymania się od kontaktowania się z pokrzywdzonym lub innymi osobami w określony sposób lub zbliżania się do pokrzywdzonego lub innych osób*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1"/>
      </w:tblGrid>
      <w:tr w:rsidR="00D54645" w:rsidRPr="00C15A19" w14:paraId="1530121D" w14:textId="77777777" w:rsidTr="00967E82">
        <w:trPr>
          <w:trHeight w:val="311"/>
        </w:trPr>
        <w:tc>
          <w:tcPr>
            <w:tcW w:w="9001" w:type="dxa"/>
            <w:shd w:val="clear" w:color="auto" w:fill="auto"/>
            <w:vAlign w:val="center"/>
          </w:tcPr>
          <w:p w14:paraId="2C46DD62" w14:textId="77777777" w:rsidR="004B7FDB" w:rsidRPr="00C15A19" w:rsidRDefault="004B7FDB" w:rsidP="004B7FDB">
            <w:pPr>
              <w:shd w:val="clear" w:color="auto" w:fill="FFFFFF"/>
              <w:rPr>
                <w:sz w:val="24"/>
                <w:szCs w:val="24"/>
              </w:rPr>
            </w:pPr>
            <w:bookmarkStart w:id="0" w:name="czy_kara"/>
          </w:p>
          <w:p w14:paraId="78815894" w14:textId="437CF8E2" w:rsidR="00D54645" w:rsidRPr="00C15A19" w:rsidRDefault="004B7FDB" w:rsidP="004B7FDB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C15A19">
              <w:rPr>
                <w:sz w:val="24"/>
                <w:szCs w:val="24"/>
              </w:rPr>
              <w:t>*niewłaściwe skreślić</w:t>
            </w:r>
          </w:p>
        </w:tc>
      </w:tr>
    </w:tbl>
    <w:p w14:paraId="7033AF2F" w14:textId="77777777" w:rsidR="00D54645" w:rsidRPr="00D54645" w:rsidRDefault="00693F8B" w:rsidP="00D54645">
      <w:pPr>
        <w:spacing w:after="120" w:line="276" w:lineRule="auto"/>
        <w:jc w:val="both"/>
        <w:rPr>
          <w:sz w:val="16"/>
          <w:szCs w:val="16"/>
        </w:rPr>
      </w:pPr>
      <w:r w:rsidRPr="00693F8B">
        <w:rPr>
          <w:sz w:val="24"/>
          <w:szCs w:val="24"/>
        </w:rPr>
        <w:t xml:space="preserve"> </w:t>
      </w:r>
      <w:bookmarkEnd w:id="0"/>
      <w:r w:rsidRPr="00693F8B">
        <w:rPr>
          <w:sz w:val="24"/>
          <w:szCs w:val="24"/>
        </w:rPr>
        <w:t xml:space="preserve">     </w:t>
      </w:r>
    </w:p>
    <w:p w14:paraId="09D49750" w14:textId="721C4C46" w:rsidR="00693F8B" w:rsidRPr="006A0FEB" w:rsidRDefault="00F75B5A" w:rsidP="00D54645">
      <w:pPr>
        <w:spacing w:after="120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93F8B" w:rsidRPr="00693F8B">
        <w:rPr>
          <w:sz w:val="24"/>
          <w:szCs w:val="24"/>
        </w:rPr>
        <w:t xml:space="preserve"> W okresie wykonywania kary</w:t>
      </w:r>
      <w:r w:rsidR="007A729F">
        <w:rPr>
          <w:sz w:val="24"/>
          <w:szCs w:val="24"/>
        </w:rPr>
        <w:t xml:space="preserve"> </w:t>
      </w:r>
      <w:r w:rsidR="00693F8B" w:rsidRPr="00693F8B">
        <w:rPr>
          <w:sz w:val="24"/>
          <w:szCs w:val="24"/>
        </w:rPr>
        <w:t>jest</w:t>
      </w:r>
      <w:r w:rsidR="004B7FDB">
        <w:rPr>
          <w:sz w:val="24"/>
          <w:szCs w:val="24"/>
        </w:rPr>
        <w:t xml:space="preserve"> Pan/Pani zobowiązany/a</w:t>
      </w:r>
      <w:r w:rsidR="00693F8B" w:rsidRPr="00693F8B">
        <w:rPr>
          <w:sz w:val="24"/>
          <w:szCs w:val="24"/>
        </w:rPr>
        <w:t>:</w:t>
      </w:r>
    </w:p>
    <w:p w14:paraId="3BBD87A4" w14:textId="77777777" w:rsidR="00693F8B" w:rsidRPr="00693F8B" w:rsidRDefault="00693F8B" w:rsidP="00693F8B">
      <w:pPr>
        <w:numPr>
          <w:ilvl w:val="1"/>
          <w:numId w:val="9"/>
        </w:numPr>
        <w:tabs>
          <w:tab w:val="num" w:pos="1080"/>
        </w:tabs>
        <w:spacing w:line="276" w:lineRule="auto"/>
        <w:ind w:left="1077" w:hanging="357"/>
        <w:jc w:val="both"/>
        <w:rPr>
          <w:sz w:val="22"/>
          <w:szCs w:val="22"/>
        </w:rPr>
      </w:pPr>
      <w:r w:rsidRPr="00693F8B">
        <w:rPr>
          <w:b/>
          <w:sz w:val="22"/>
          <w:szCs w:val="22"/>
        </w:rPr>
        <w:t xml:space="preserve">stawić się na każde wezwanie sądu lub kuratora zawodowego </w:t>
      </w:r>
      <w:r w:rsidRPr="00693F8B">
        <w:rPr>
          <w:sz w:val="22"/>
          <w:szCs w:val="22"/>
        </w:rPr>
        <w:t>(art. 60 kkw</w:t>
      </w:r>
      <w:r w:rsidRPr="00693F8B">
        <w:rPr>
          <w:b/>
          <w:sz w:val="22"/>
          <w:szCs w:val="22"/>
        </w:rPr>
        <w:t>),</w:t>
      </w:r>
    </w:p>
    <w:p w14:paraId="71098587" w14:textId="77777777" w:rsidR="00693F8B" w:rsidRPr="00693F8B" w:rsidRDefault="00693F8B" w:rsidP="00693F8B">
      <w:pPr>
        <w:numPr>
          <w:ilvl w:val="1"/>
          <w:numId w:val="9"/>
        </w:numPr>
        <w:tabs>
          <w:tab w:val="num" w:pos="1080"/>
        </w:tabs>
        <w:spacing w:line="276" w:lineRule="auto"/>
        <w:ind w:left="1080"/>
        <w:jc w:val="both"/>
        <w:rPr>
          <w:sz w:val="22"/>
          <w:szCs w:val="22"/>
        </w:rPr>
      </w:pPr>
      <w:r w:rsidRPr="00693F8B">
        <w:rPr>
          <w:b/>
          <w:sz w:val="22"/>
          <w:szCs w:val="22"/>
        </w:rPr>
        <w:t>udzielać wyjaśnień</w:t>
      </w:r>
      <w:r w:rsidRPr="00693F8B">
        <w:rPr>
          <w:sz w:val="22"/>
          <w:szCs w:val="22"/>
        </w:rPr>
        <w:t xml:space="preserve"> </w:t>
      </w:r>
      <w:r w:rsidRPr="00693F8B">
        <w:rPr>
          <w:b/>
          <w:sz w:val="22"/>
          <w:szCs w:val="22"/>
        </w:rPr>
        <w:t xml:space="preserve">dotyczących przebiegu odbywania kary </w:t>
      </w:r>
      <w:r w:rsidRPr="00693F8B">
        <w:rPr>
          <w:sz w:val="22"/>
          <w:szCs w:val="22"/>
        </w:rPr>
        <w:t>(art. 34 § 2 pkt 3 kk</w:t>
      </w:r>
      <w:r w:rsidRPr="00693F8B">
        <w:rPr>
          <w:b/>
          <w:sz w:val="22"/>
          <w:szCs w:val="22"/>
        </w:rPr>
        <w:t>)</w:t>
      </w:r>
      <w:r w:rsidRPr="00693F8B">
        <w:rPr>
          <w:sz w:val="22"/>
          <w:szCs w:val="22"/>
        </w:rPr>
        <w:t>,</w:t>
      </w:r>
    </w:p>
    <w:p w14:paraId="15547BEA" w14:textId="2087C73C" w:rsidR="00693F8B" w:rsidRPr="00693F8B" w:rsidRDefault="00693F8B" w:rsidP="00693F8B">
      <w:pPr>
        <w:numPr>
          <w:ilvl w:val="1"/>
          <w:numId w:val="9"/>
        </w:numPr>
        <w:tabs>
          <w:tab w:val="num" w:pos="1080"/>
        </w:tabs>
        <w:spacing w:line="276" w:lineRule="auto"/>
        <w:ind w:left="1080"/>
        <w:jc w:val="both"/>
        <w:rPr>
          <w:sz w:val="22"/>
          <w:szCs w:val="22"/>
        </w:rPr>
      </w:pPr>
      <w:r w:rsidRPr="00693F8B">
        <w:rPr>
          <w:b/>
          <w:sz w:val="22"/>
          <w:szCs w:val="22"/>
        </w:rPr>
        <w:t>nie może</w:t>
      </w:r>
      <w:r w:rsidR="004B7FDB">
        <w:rPr>
          <w:b/>
          <w:sz w:val="22"/>
          <w:szCs w:val="22"/>
        </w:rPr>
        <w:t xml:space="preserve"> Pan/Pani</w:t>
      </w:r>
      <w:r w:rsidRPr="00693F8B">
        <w:rPr>
          <w:b/>
          <w:sz w:val="22"/>
          <w:szCs w:val="22"/>
        </w:rPr>
        <w:t xml:space="preserve"> bez zgody sądu zmienić miejsca stałego pobytu </w:t>
      </w:r>
      <w:r w:rsidRPr="00693F8B">
        <w:rPr>
          <w:sz w:val="22"/>
          <w:szCs w:val="22"/>
        </w:rPr>
        <w:t xml:space="preserve">(art. 34 § 2 pkt 1 kk) </w:t>
      </w:r>
    </w:p>
    <w:p w14:paraId="65227AD3" w14:textId="77777777" w:rsidR="00693F8B" w:rsidRPr="00693F8B" w:rsidRDefault="00693F8B" w:rsidP="00693F8B">
      <w:pPr>
        <w:spacing w:after="100"/>
        <w:jc w:val="both"/>
        <w:rPr>
          <w:sz w:val="20"/>
        </w:rPr>
      </w:pPr>
    </w:p>
    <w:p w14:paraId="76CEE10B" w14:textId="5F4B81EE" w:rsidR="00711F93" w:rsidRDefault="00693F8B" w:rsidP="00693F8B">
      <w:pPr>
        <w:spacing w:line="276" w:lineRule="auto"/>
        <w:jc w:val="both"/>
        <w:rPr>
          <w:b/>
          <w:sz w:val="24"/>
          <w:szCs w:val="24"/>
        </w:rPr>
      </w:pPr>
      <w:r w:rsidRPr="00693F8B">
        <w:rPr>
          <w:sz w:val="24"/>
          <w:szCs w:val="24"/>
        </w:rPr>
        <w:t xml:space="preserve">Kuratorem zawodowym nadzorującym wykonanie kary w niniejszej sprawie jest </w:t>
      </w:r>
      <w:r w:rsidR="00EA5E42">
        <w:rPr>
          <w:bCs/>
          <w:sz w:val="24"/>
        </w:rPr>
        <w:t>Pan/Pani</w:t>
      </w:r>
      <w:r w:rsidR="00EE6856">
        <w:rPr>
          <w:b/>
          <w:sz w:val="24"/>
          <w:szCs w:val="24"/>
        </w:rPr>
        <w:t xml:space="preserve"> </w:t>
      </w:r>
    </w:p>
    <w:p w14:paraId="799C4E84" w14:textId="53387E67" w:rsidR="00693F8B" w:rsidRPr="00743C41" w:rsidRDefault="00743C41" w:rsidP="00693F8B">
      <w:pPr>
        <w:spacing w:line="276" w:lineRule="auto"/>
        <w:jc w:val="both"/>
        <w:rPr>
          <w:sz w:val="24"/>
          <w:szCs w:val="24"/>
        </w:rPr>
      </w:pPr>
      <w:r w:rsidRPr="00743C41">
        <w:rPr>
          <w:bCs/>
          <w:sz w:val="24"/>
        </w:rPr>
        <w:t>…………………………</w:t>
      </w:r>
      <w:r w:rsidR="00EA5E42">
        <w:rPr>
          <w:bCs/>
          <w:sz w:val="24"/>
        </w:rPr>
        <w:t>………………………………</w:t>
      </w:r>
      <w:r w:rsidRPr="00743C41">
        <w:rPr>
          <w:bCs/>
          <w:sz w:val="24"/>
        </w:rPr>
        <w:t>………..</w:t>
      </w:r>
    </w:p>
    <w:p w14:paraId="6AC6D577" w14:textId="35B93659" w:rsidR="00A80E8F" w:rsidRPr="004C4FC5" w:rsidRDefault="00693F8B" w:rsidP="00743C41">
      <w:pPr>
        <w:spacing w:line="276" w:lineRule="auto"/>
        <w:jc w:val="both"/>
        <w:rPr>
          <w:bCs/>
          <w:sz w:val="24"/>
        </w:rPr>
      </w:pPr>
      <w:r w:rsidRPr="00693F8B">
        <w:rPr>
          <w:sz w:val="24"/>
          <w:szCs w:val="24"/>
        </w:rPr>
        <w:t>Kurator zawodowy pełni dyżur w</w:t>
      </w:r>
      <w:r w:rsidR="00743C41">
        <w:rPr>
          <w:bCs/>
          <w:sz w:val="24"/>
        </w:rPr>
        <w:t xml:space="preserve"> </w:t>
      </w:r>
      <w:r w:rsidR="00EA5E42">
        <w:rPr>
          <w:bCs/>
          <w:sz w:val="24"/>
        </w:rPr>
        <w:t>……</w:t>
      </w:r>
      <w:r w:rsidR="00743C41">
        <w:rPr>
          <w:bCs/>
          <w:sz w:val="24"/>
        </w:rPr>
        <w:t xml:space="preserve"> Zespole Kuratorskiej Służby Sądowej Sądu Rejonowego </w:t>
      </w:r>
      <w:r w:rsidR="00743C41">
        <w:rPr>
          <w:bCs/>
          <w:sz w:val="24"/>
        </w:rPr>
        <w:br/>
        <w:t>w ………………………</w:t>
      </w:r>
      <w:r w:rsidRPr="00693F8B">
        <w:rPr>
          <w:bCs/>
          <w:sz w:val="24"/>
        </w:rPr>
        <w:t>,</w:t>
      </w:r>
      <w:r w:rsidRPr="00693F8B">
        <w:rPr>
          <w:sz w:val="24"/>
          <w:szCs w:val="24"/>
        </w:rPr>
        <w:t xml:space="preserve"> pokój nr </w:t>
      </w:r>
      <w:r w:rsidR="00743C41">
        <w:rPr>
          <w:sz w:val="24"/>
          <w:szCs w:val="24"/>
        </w:rPr>
        <w:t>……………………..</w:t>
      </w:r>
      <w:r w:rsidRPr="00693F8B">
        <w:rPr>
          <w:sz w:val="24"/>
          <w:szCs w:val="24"/>
        </w:rPr>
        <w:t xml:space="preserve"> w dniach</w:t>
      </w:r>
      <w:r w:rsidR="00743C41">
        <w:rPr>
          <w:sz w:val="24"/>
          <w:szCs w:val="24"/>
        </w:rPr>
        <w:t>: pon., wt., śr., czw., pt. (</w:t>
      </w:r>
      <w:r w:rsidR="004B7FDB">
        <w:rPr>
          <w:sz w:val="24"/>
          <w:szCs w:val="24"/>
        </w:rPr>
        <w:t>niewłaściwy skreśl</w:t>
      </w:r>
      <w:r w:rsidR="00743C41">
        <w:rPr>
          <w:sz w:val="24"/>
          <w:szCs w:val="24"/>
        </w:rPr>
        <w:t>)</w:t>
      </w:r>
      <w:r w:rsidR="00743C41">
        <w:rPr>
          <w:bCs/>
          <w:sz w:val="24"/>
        </w:rPr>
        <w:t>.</w:t>
      </w:r>
    </w:p>
    <w:p w14:paraId="68F83874" w14:textId="77777777" w:rsidR="006C32C7" w:rsidRPr="0031360B" w:rsidRDefault="001B6AF8" w:rsidP="006C32C7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8"/>
          <w:szCs w:val="28"/>
          <w:u w:val="single"/>
        </w:rPr>
      </w:pPr>
      <w:r w:rsidRPr="0031360B">
        <w:rPr>
          <w:b/>
          <w:bCs/>
          <w:color w:val="000000"/>
          <w:spacing w:val="-1"/>
          <w:sz w:val="28"/>
          <w:szCs w:val="28"/>
          <w:u w:val="single"/>
        </w:rPr>
        <w:t xml:space="preserve">W E Z W A N I E </w:t>
      </w:r>
    </w:p>
    <w:p w14:paraId="159AAEA8" w14:textId="77777777" w:rsidR="00693F8B" w:rsidRDefault="00693F8B" w:rsidP="00693F8B">
      <w:pPr>
        <w:jc w:val="both"/>
        <w:rPr>
          <w:sz w:val="24"/>
          <w:szCs w:val="24"/>
        </w:rPr>
      </w:pPr>
    </w:p>
    <w:p w14:paraId="6A2B27D0" w14:textId="62243616" w:rsidR="00693F8B" w:rsidRPr="006072AB" w:rsidRDefault="00693F8B" w:rsidP="0031360B">
      <w:pPr>
        <w:spacing w:line="276" w:lineRule="auto"/>
        <w:jc w:val="both"/>
        <w:rPr>
          <w:b/>
          <w:sz w:val="24"/>
          <w:szCs w:val="24"/>
        </w:rPr>
      </w:pPr>
      <w:r w:rsidRPr="00693F8B">
        <w:rPr>
          <w:sz w:val="24"/>
          <w:szCs w:val="24"/>
        </w:rPr>
        <w:t>Kurator zawodowy</w:t>
      </w:r>
      <w:r w:rsidR="00AF1F33">
        <w:rPr>
          <w:sz w:val="24"/>
          <w:szCs w:val="24"/>
        </w:rPr>
        <w:t>,</w:t>
      </w:r>
      <w:r w:rsidRPr="00693F8B">
        <w:rPr>
          <w:sz w:val="24"/>
          <w:szCs w:val="24"/>
        </w:rPr>
        <w:t xml:space="preserve"> w związku z orzeczoną karą</w:t>
      </w:r>
      <w:r w:rsidR="00AF1F33">
        <w:rPr>
          <w:sz w:val="24"/>
          <w:szCs w:val="24"/>
        </w:rPr>
        <w:t>,</w:t>
      </w:r>
      <w:r w:rsidRPr="00693F8B">
        <w:rPr>
          <w:sz w:val="24"/>
          <w:szCs w:val="24"/>
        </w:rPr>
        <w:t xml:space="preserve"> na podstawie art. 57 § 1 kkw wzywa</w:t>
      </w:r>
      <w:r w:rsidR="001B6AF8" w:rsidRPr="00693F8B">
        <w:rPr>
          <w:sz w:val="24"/>
          <w:szCs w:val="24"/>
        </w:rPr>
        <w:t xml:space="preserve"> </w:t>
      </w:r>
      <w:r w:rsidR="00EA5E42">
        <w:rPr>
          <w:sz w:val="24"/>
          <w:szCs w:val="24"/>
        </w:rPr>
        <w:t>Pana/Panią</w:t>
      </w:r>
      <w:r w:rsidR="001B6AF8" w:rsidRPr="00693F8B">
        <w:rPr>
          <w:sz w:val="24"/>
          <w:szCs w:val="24"/>
        </w:rPr>
        <w:t xml:space="preserve"> do osobistego stawienia</w:t>
      </w:r>
      <w:r w:rsidR="002951C4">
        <w:rPr>
          <w:sz w:val="24"/>
          <w:szCs w:val="24"/>
        </w:rPr>
        <w:t xml:space="preserve"> się w</w:t>
      </w:r>
      <w:r w:rsidR="001B6AF8" w:rsidRPr="00693F8B">
        <w:rPr>
          <w:sz w:val="24"/>
          <w:szCs w:val="24"/>
        </w:rPr>
        <w:t xml:space="preserve"> </w:t>
      </w:r>
      <w:r w:rsidR="002F30CE">
        <w:rPr>
          <w:sz w:val="24"/>
          <w:szCs w:val="24"/>
        </w:rPr>
        <w:t xml:space="preserve">tutejszym Zespole pod adresem </w:t>
      </w:r>
      <w:r w:rsidR="00E9763B">
        <w:rPr>
          <w:sz w:val="24"/>
          <w:szCs w:val="24"/>
        </w:rPr>
        <w:t>……………..</w:t>
      </w:r>
      <w:r w:rsidR="004B7FDB">
        <w:rPr>
          <w:sz w:val="24"/>
          <w:szCs w:val="24"/>
        </w:rPr>
        <w:t xml:space="preserve">, ul. </w:t>
      </w:r>
      <w:r w:rsidR="00E9763B">
        <w:rPr>
          <w:sz w:val="24"/>
          <w:szCs w:val="24"/>
        </w:rPr>
        <w:t>………………..</w:t>
      </w:r>
      <w:r w:rsidR="005C408D" w:rsidRPr="00EA5E42">
        <w:rPr>
          <w:bCs/>
          <w:sz w:val="24"/>
        </w:rPr>
        <w:t xml:space="preserve"> </w:t>
      </w:r>
      <w:r w:rsidR="006633D7" w:rsidRPr="00EA5E42">
        <w:rPr>
          <w:bCs/>
          <w:sz w:val="24"/>
        </w:rPr>
        <w:t xml:space="preserve"> </w:t>
      </w:r>
      <w:r w:rsidR="008D7E6C" w:rsidRPr="00EA5E42">
        <w:rPr>
          <w:b/>
          <w:sz w:val="24"/>
          <w:szCs w:val="24"/>
        </w:rPr>
        <w:t>w dniu</w:t>
      </w:r>
      <w:r w:rsidR="006072AB">
        <w:rPr>
          <w:b/>
          <w:sz w:val="24"/>
          <w:szCs w:val="24"/>
        </w:rPr>
        <w:t xml:space="preserve"> </w:t>
      </w:r>
      <w:r w:rsidR="00EA5E42">
        <w:rPr>
          <w:b/>
          <w:sz w:val="24"/>
          <w:szCs w:val="24"/>
        </w:rPr>
        <w:t>……………………………..</w:t>
      </w:r>
      <w:r w:rsidR="00283594" w:rsidRPr="00EA5E42">
        <w:rPr>
          <w:bCs/>
          <w:sz w:val="24"/>
          <w:szCs w:val="24"/>
        </w:rPr>
        <w:t>,</w:t>
      </w:r>
      <w:r w:rsidR="001B6AF8" w:rsidRPr="00EA5E42">
        <w:rPr>
          <w:b/>
          <w:sz w:val="24"/>
          <w:szCs w:val="24"/>
        </w:rPr>
        <w:t xml:space="preserve"> </w:t>
      </w:r>
      <w:r w:rsidR="001B6AF8" w:rsidRPr="00EA5E42">
        <w:rPr>
          <w:sz w:val="24"/>
          <w:szCs w:val="24"/>
        </w:rPr>
        <w:t>pokój nr</w:t>
      </w:r>
      <w:r w:rsidR="00EA5E42">
        <w:rPr>
          <w:sz w:val="24"/>
          <w:szCs w:val="24"/>
        </w:rPr>
        <w:t>………………</w:t>
      </w:r>
      <w:r w:rsidRPr="00EA5E42">
        <w:rPr>
          <w:sz w:val="24"/>
          <w:szCs w:val="24"/>
        </w:rPr>
        <w:t xml:space="preserve">, wraz z dowodem tożsamości </w:t>
      </w:r>
      <w:r w:rsidR="006072AB">
        <w:rPr>
          <w:sz w:val="24"/>
          <w:szCs w:val="24"/>
        </w:rPr>
        <w:t>celem</w:t>
      </w:r>
      <w:r w:rsidRPr="00EA5E42">
        <w:rPr>
          <w:sz w:val="24"/>
          <w:szCs w:val="24"/>
        </w:rPr>
        <w:t xml:space="preserve"> ok</w:t>
      </w:r>
      <w:r w:rsidRPr="00693F8B">
        <w:rPr>
          <w:sz w:val="24"/>
          <w:szCs w:val="24"/>
        </w:rPr>
        <w:t>reślenia miejsca i terminu rozpoczęcia pracy oraz szczegółowego pouczenia o prawach i</w:t>
      </w:r>
      <w:r w:rsidR="00EA5E42">
        <w:rPr>
          <w:sz w:val="24"/>
          <w:szCs w:val="24"/>
        </w:rPr>
        <w:t> </w:t>
      </w:r>
      <w:r w:rsidRPr="00693F8B">
        <w:rPr>
          <w:sz w:val="24"/>
          <w:szCs w:val="24"/>
        </w:rPr>
        <w:t xml:space="preserve">obowiązkach wynikających z orzeczenia sądu. </w:t>
      </w:r>
    </w:p>
    <w:p w14:paraId="14A34D07" w14:textId="77777777" w:rsidR="001B6AF8" w:rsidRPr="00693F8B" w:rsidRDefault="001B6AF8" w:rsidP="001B6AF8">
      <w:pPr>
        <w:rPr>
          <w:sz w:val="24"/>
          <w:szCs w:val="24"/>
        </w:rPr>
      </w:pPr>
    </w:p>
    <w:p w14:paraId="57CEBFB0" w14:textId="77777777" w:rsidR="001B6AF8" w:rsidRPr="00693F8B" w:rsidRDefault="001B6AF8" w:rsidP="001B6AF8">
      <w:pPr>
        <w:jc w:val="both"/>
        <w:rPr>
          <w:b/>
          <w:sz w:val="28"/>
          <w:szCs w:val="28"/>
        </w:rPr>
      </w:pPr>
      <w:r w:rsidRPr="00693F8B">
        <w:rPr>
          <w:b/>
          <w:sz w:val="28"/>
          <w:szCs w:val="28"/>
        </w:rPr>
        <w:t>Stawiennictwo jest obowiązkowe !</w:t>
      </w:r>
    </w:p>
    <w:p w14:paraId="319C9AFB" w14:textId="77777777" w:rsidR="00693F8B" w:rsidRPr="00693F8B" w:rsidRDefault="00693F8B" w:rsidP="001B6AF8">
      <w:pPr>
        <w:jc w:val="both"/>
        <w:rPr>
          <w:b/>
          <w:sz w:val="24"/>
          <w:szCs w:val="24"/>
        </w:rPr>
      </w:pPr>
    </w:p>
    <w:p w14:paraId="5FF25311" w14:textId="6323232D" w:rsidR="00413F67" w:rsidRDefault="00693F8B" w:rsidP="00413F67">
      <w:pPr>
        <w:jc w:val="both"/>
        <w:rPr>
          <w:b/>
          <w:sz w:val="22"/>
          <w:szCs w:val="22"/>
        </w:rPr>
      </w:pPr>
      <w:r w:rsidRPr="00693F8B">
        <w:rPr>
          <w:b/>
          <w:sz w:val="22"/>
          <w:szCs w:val="22"/>
        </w:rPr>
        <w:t xml:space="preserve">W wypadku, gdy </w:t>
      </w:r>
      <w:r w:rsidR="00743C41">
        <w:rPr>
          <w:b/>
          <w:bCs/>
          <w:sz w:val="24"/>
        </w:rPr>
        <w:t>skazany</w:t>
      </w:r>
      <w:r w:rsidR="009239C7">
        <w:rPr>
          <w:b/>
          <w:bCs/>
          <w:sz w:val="24"/>
        </w:rPr>
        <w:t>/na</w:t>
      </w:r>
      <w:r w:rsidRPr="00693F8B">
        <w:rPr>
          <w:b/>
          <w:sz w:val="22"/>
          <w:szCs w:val="22"/>
        </w:rPr>
        <w:t xml:space="preserve"> nie stawi się na wezwanie</w:t>
      </w:r>
      <w:r w:rsidRPr="00693F8B">
        <w:rPr>
          <w:sz w:val="22"/>
          <w:szCs w:val="22"/>
        </w:rPr>
        <w:t xml:space="preserve"> lub </w:t>
      </w:r>
      <w:r w:rsidR="009239C7">
        <w:rPr>
          <w:bCs/>
          <w:sz w:val="24"/>
        </w:rPr>
        <w:t>pouczony/na</w:t>
      </w:r>
      <w:r w:rsidRPr="00693F8B">
        <w:rPr>
          <w:sz w:val="22"/>
          <w:szCs w:val="22"/>
        </w:rPr>
        <w:t xml:space="preserve"> o prawach, obowiązkach </w:t>
      </w:r>
      <w:r w:rsidR="00ED01E1">
        <w:rPr>
          <w:sz w:val="22"/>
          <w:szCs w:val="22"/>
        </w:rPr>
        <w:br/>
      </w:r>
      <w:r w:rsidRPr="00693F8B">
        <w:rPr>
          <w:sz w:val="22"/>
          <w:szCs w:val="22"/>
        </w:rPr>
        <w:t>i konsekwencjach związanych z wykonywaniem nieodpłatnej, kontrolowanej pracy na cele społeczne oświadczy sądowemu kuratorowi zawodowemu, że nie wyraża zgody na podjęcie pracy,</w:t>
      </w:r>
      <w:r w:rsidRPr="00693F8B">
        <w:rPr>
          <w:b/>
          <w:sz w:val="22"/>
          <w:szCs w:val="22"/>
        </w:rPr>
        <w:t xml:space="preserve"> kurator skieruje do sądu wniosek o orzeczenie kary zastępczej </w:t>
      </w:r>
      <w:r w:rsidR="00743C41">
        <w:rPr>
          <w:b/>
          <w:sz w:val="22"/>
          <w:szCs w:val="22"/>
        </w:rPr>
        <w:t>pozbawienia wolności.</w:t>
      </w:r>
    </w:p>
    <w:p w14:paraId="23473F8E" w14:textId="77777777" w:rsidR="00743C41" w:rsidRDefault="00743C41" w:rsidP="00413F67">
      <w:pPr>
        <w:jc w:val="both"/>
        <w:rPr>
          <w:b/>
          <w:sz w:val="22"/>
          <w:szCs w:val="22"/>
        </w:rPr>
      </w:pPr>
    </w:p>
    <w:p w14:paraId="41D02C56" w14:textId="77777777" w:rsidR="009239C7" w:rsidRPr="00AF1F33" w:rsidRDefault="009239C7" w:rsidP="00413F67">
      <w:pPr>
        <w:jc w:val="center"/>
        <w:rPr>
          <w:color w:val="000000"/>
          <w:spacing w:val="-1"/>
          <w:sz w:val="22"/>
          <w:szCs w:val="22"/>
        </w:rPr>
      </w:pPr>
      <w:bookmarkStart w:id="1" w:name="pouczkow"/>
    </w:p>
    <w:p w14:paraId="78127907" w14:textId="2B8C1B65" w:rsidR="009239C7" w:rsidRPr="00AF1F33" w:rsidRDefault="004C4FC5" w:rsidP="004C4FC5">
      <w:pPr>
        <w:jc w:val="right"/>
        <w:rPr>
          <w:color w:val="000000"/>
          <w:spacing w:val="-1"/>
          <w:sz w:val="22"/>
          <w:szCs w:val="22"/>
        </w:rPr>
      </w:pPr>
      <w:r w:rsidRPr="00AF1F33">
        <w:rPr>
          <w:color w:val="000000"/>
          <w:spacing w:val="-1"/>
          <w:sz w:val="22"/>
          <w:szCs w:val="22"/>
        </w:rPr>
        <w:t>…………………………………………</w:t>
      </w:r>
    </w:p>
    <w:p w14:paraId="3903C384" w14:textId="0A7A6691" w:rsidR="00AF1F33" w:rsidRPr="00AF1F33" w:rsidRDefault="00AF1F33" w:rsidP="004C4FC5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podpis</w:t>
      </w:r>
      <w:r w:rsidRPr="00AF1F33">
        <w:rPr>
          <w:color w:val="000000"/>
          <w:spacing w:val="-1"/>
          <w:sz w:val="22"/>
          <w:szCs w:val="22"/>
        </w:rPr>
        <w:t xml:space="preserve"> kuratora</w:t>
      </w:r>
    </w:p>
    <w:bookmarkEnd w:id="1"/>
    <w:p w14:paraId="3C2B8D24" w14:textId="7E8936BF" w:rsidR="00682BA9" w:rsidRPr="00755B40" w:rsidRDefault="00682BA9" w:rsidP="00682BA9">
      <w:pPr>
        <w:outlineLvl w:val="1"/>
        <w:rPr>
          <w:sz w:val="16"/>
          <w:szCs w:val="16"/>
        </w:rPr>
      </w:pPr>
    </w:p>
    <w:sectPr w:rsidR="00682BA9" w:rsidRPr="00755B40" w:rsidSect="009239C7">
      <w:headerReference w:type="default" r:id="rId8"/>
      <w:footerReference w:type="default" r:id="rId9"/>
      <w:pgSz w:w="11907" w:h="16840" w:code="9"/>
      <w:pgMar w:top="720" w:right="1134" w:bottom="851" w:left="1418" w:header="0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447E8" w14:textId="77777777" w:rsidR="008D1C6C" w:rsidRDefault="008D1C6C">
      <w:r>
        <w:separator/>
      </w:r>
    </w:p>
  </w:endnote>
  <w:endnote w:type="continuationSeparator" w:id="0">
    <w:p w14:paraId="1AD099CF" w14:textId="77777777" w:rsidR="008D1C6C" w:rsidRDefault="008D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22B7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2BDA" w14:textId="77777777" w:rsidR="008D1C6C" w:rsidRDefault="008D1C6C">
      <w:r>
        <w:separator/>
      </w:r>
    </w:p>
  </w:footnote>
  <w:footnote w:type="continuationSeparator" w:id="0">
    <w:p w14:paraId="5D0CC7AD" w14:textId="77777777" w:rsidR="008D1C6C" w:rsidRDefault="008D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41F2B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CB07C6"/>
    <w:multiLevelType w:val="hybridMultilevel"/>
    <w:tmpl w:val="D2C8BF76"/>
    <w:lvl w:ilvl="0" w:tplc="C70EF9CC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03516"/>
    <w:multiLevelType w:val="hybridMultilevel"/>
    <w:tmpl w:val="9C003AE6"/>
    <w:lvl w:ilvl="0" w:tplc="05B2F6D8">
      <w:start w:val="3"/>
      <w:numFmt w:val="decimal"/>
      <w:lvlText w:val="%1)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F39E2"/>
    <w:multiLevelType w:val="hybridMultilevel"/>
    <w:tmpl w:val="991400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1425"/>
    <w:multiLevelType w:val="hybridMultilevel"/>
    <w:tmpl w:val="D602CC08"/>
    <w:lvl w:ilvl="0" w:tplc="E73EB7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FD6EB6"/>
    <w:multiLevelType w:val="hybridMultilevel"/>
    <w:tmpl w:val="7DA23152"/>
    <w:lvl w:ilvl="0" w:tplc="BB8C65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B0476"/>
    <w:multiLevelType w:val="hybridMultilevel"/>
    <w:tmpl w:val="9FA29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11" w15:restartNumberingAfterBreak="0">
    <w:nsid w:val="2EA6500D"/>
    <w:multiLevelType w:val="hybridMultilevel"/>
    <w:tmpl w:val="586C8AA8"/>
    <w:lvl w:ilvl="0" w:tplc="F1A28A50">
      <w:start w:val="10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A2012"/>
    <w:multiLevelType w:val="hybridMultilevel"/>
    <w:tmpl w:val="3502142C"/>
    <w:lvl w:ilvl="0" w:tplc="519E7450">
      <w:start w:val="2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366D66"/>
    <w:multiLevelType w:val="hybridMultilevel"/>
    <w:tmpl w:val="8974AF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1D256A"/>
    <w:multiLevelType w:val="hybridMultilevel"/>
    <w:tmpl w:val="10922208"/>
    <w:lvl w:ilvl="0" w:tplc="FF38A532">
      <w:start w:val="2"/>
      <w:numFmt w:val="upperRoman"/>
      <w:lvlText w:val="%1."/>
      <w:lvlJc w:val="right"/>
      <w:pPr>
        <w:ind w:left="288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81555"/>
    <w:multiLevelType w:val="hybridMultilevel"/>
    <w:tmpl w:val="28E07788"/>
    <w:lvl w:ilvl="0" w:tplc="15A80BD6">
      <w:start w:val="3"/>
      <w:numFmt w:val="decimal"/>
      <w:lvlText w:val="%1)"/>
      <w:lvlJc w:val="left"/>
      <w:pPr>
        <w:ind w:left="28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65293"/>
    <w:multiLevelType w:val="hybridMultilevel"/>
    <w:tmpl w:val="25B29822"/>
    <w:lvl w:ilvl="0" w:tplc="D17E80C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E08AF6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165B3"/>
    <w:multiLevelType w:val="hybridMultilevel"/>
    <w:tmpl w:val="BC0470C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67E0EBD"/>
    <w:multiLevelType w:val="hybridMultilevel"/>
    <w:tmpl w:val="05389C8E"/>
    <w:lvl w:ilvl="0" w:tplc="B5DAE6D4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B777E3"/>
    <w:multiLevelType w:val="hybridMultilevel"/>
    <w:tmpl w:val="2DC89596"/>
    <w:lvl w:ilvl="0" w:tplc="41945D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5A4031"/>
    <w:multiLevelType w:val="hybridMultilevel"/>
    <w:tmpl w:val="9234482E"/>
    <w:lvl w:ilvl="0" w:tplc="2CE49566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05987"/>
    <w:multiLevelType w:val="hybridMultilevel"/>
    <w:tmpl w:val="0942A6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B0E6869"/>
    <w:multiLevelType w:val="hybridMultilevel"/>
    <w:tmpl w:val="5E963756"/>
    <w:lvl w:ilvl="0" w:tplc="2E829ABA">
      <w:start w:val="1"/>
      <w:numFmt w:val="decimal"/>
      <w:lvlText w:val="%1)"/>
      <w:lvlJc w:val="left"/>
      <w:pPr>
        <w:ind w:left="249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849A9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3881E68"/>
    <w:multiLevelType w:val="hybridMultilevel"/>
    <w:tmpl w:val="45AC4820"/>
    <w:lvl w:ilvl="0" w:tplc="46BE4968">
      <w:start w:val="1"/>
      <w:numFmt w:val="decimal"/>
      <w:lvlText w:val="%1)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643932B4"/>
    <w:multiLevelType w:val="hybridMultilevel"/>
    <w:tmpl w:val="191CC866"/>
    <w:lvl w:ilvl="0" w:tplc="04150011">
      <w:start w:val="1"/>
      <w:numFmt w:val="decimal"/>
      <w:lvlText w:val="%1)"/>
      <w:lvlJc w:val="left"/>
      <w:pPr>
        <w:ind w:left="2844" w:hanging="360"/>
      </w:pPr>
    </w:lvl>
    <w:lvl w:ilvl="1" w:tplc="04150019">
      <w:start w:val="1"/>
      <w:numFmt w:val="lowerLetter"/>
      <w:lvlText w:val="%2."/>
      <w:lvlJc w:val="left"/>
      <w:pPr>
        <w:ind w:left="3564" w:hanging="360"/>
      </w:pPr>
    </w:lvl>
    <w:lvl w:ilvl="2" w:tplc="0415001B">
      <w:start w:val="1"/>
      <w:numFmt w:val="lowerRoman"/>
      <w:lvlText w:val="%3."/>
      <w:lvlJc w:val="right"/>
      <w:pPr>
        <w:ind w:left="4284" w:hanging="180"/>
      </w:pPr>
    </w:lvl>
    <w:lvl w:ilvl="3" w:tplc="0415000F">
      <w:start w:val="1"/>
      <w:numFmt w:val="decimal"/>
      <w:lvlText w:val="%4."/>
      <w:lvlJc w:val="left"/>
      <w:pPr>
        <w:ind w:left="5004" w:hanging="360"/>
      </w:pPr>
    </w:lvl>
    <w:lvl w:ilvl="4" w:tplc="04150019">
      <w:start w:val="1"/>
      <w:numFmt w:val="lowerLetter"/>
      <w:lvlText w:val="%5."/>
      <w:lvlJc w:val="left"/>
      <w:pPr>
        <w:ind w:left="5724" w:hanging="360"/>
      </w:pPr>
    </w:lvl>
    <w:lvl w:ilvl="5" w:tplc="0415001B">
      <w:start w:val="1"/>
      <w:numFmt w:val="lowerRoman"/>
      <w:lvlText w:val="%6."/>
      <w:lvlJc w:val="right"/>
      <w:pPr>
        <w:ind w:left="6444" w:hanging="180"/>
      </w:pPr>
    </w:lvl>
    <w:lvl w:ilvl="6" w:tplc="0415000F">
      <w:start w:val="1"/>
      <w:numFmt w:val="decimal"/>
      <w:lvlText w:val="%7."/>
      <w:lvlJc w:val="left"/>
      <w:pPr>
        <w:ind w:left="7164" w:hanging="360"/>
      </w:pPr>
    </w:lvl>
    <w:lvl w:ilvl="7" w:tplc="04150019">
      <w:start w:val="1"/>
      <w:numFmt w:val="lowerLetter"/>
      <w:lvlText w:val="%8."/>
      <w:lvlJc w:val="left"/>
      <w:pPr>
        <w:ind w:left="7884" w:hanging="360"/>
      </w:pPr>
    </w:lvl>
    <w:lvl w:ilvl="8" w:tplc="0415001B">
      <w:start w:val="1"/>
      <w:numFmt w:val="lowerRoman"/>
      <w:lvlText w:val="%9."/>
      <w:lvlJc w:val="right"/>
      <w:pPr>
        <w:ind w:left="8604" w:hanging="180"/>
      </w:pPr>
    </w:lvl>
  </w:abstractNum>
  <w:abstractNum w:abstractNumId="28" w15:restartNumberingAfterBreak="0">
    <w:nsid w:val="66BC745E"/>
    <w:multiLevelType w:val="hybridMultilevel"/>
    <w:tmpl w:val="4ECA1966"/>
    <w:lvl w:ilvl="0" w:tplc="DCA0818A">
      <w:start w:val="1"/>
      <w:numFmt w:val="decimal"/>
      <w:lvlText w:val="%1)"/>
      <w:lvlJc w:val="left"/>
      <w:pPr>
        <w:ind w:left="372" w:hanging="360"/>
      </w:pPr>
      <w:rPr>
        <w:b w:val="0"/>
        <w:bCs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0A7CB0"/>
    <w:multiLevelType w:val="hybridMultilevel"/>
    <w:tmpl w:val="303243A8"/>
    <w:lvl w:ilvl="0" w:tplc="13089CD2">
      <w:start w:val="1"/>
      <w:numFmt w:val="upperRoman"/>
      <w:lvlText w:val="%1."/>
      <w:lvlJc w:val="righ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7049E"/>
    <w:multiLevelType w:val="hybridMultilevel"/>
    <w:tmpl w:val="3F9CA9B6"/>
    <w:lvl w:ilvl="0" w:tplc="04150011">
      <w:start w:val="1"/>
      <w:numFmt w:val="decimal"/>
      <w:lvlText w:val="%1)"/>
      <w:lvlJc w:val="left"/>
      <w:pPr>
        <w:ind w:left="2731" w:hanging="360"/>
      </w:pPr>
    </w:lvl>
    <w:lvl w:ilvl="1" w:tplc="04150019">
      <w:start w:val="1"/>
      <w:numFmt w:val="lowerLetter"/>
      <w:lvlText w:val="%2."/>
      <w:lvlJc w:val="left"/>
      <w:pPr>
        <w:ind w:left="3451" w:hanging="360"/>
      </w:pPr>
    </w:lvl>
    <w:lvl w:ilvl="2" w:tplc="0415001B">
      <w:start w:val="1"/>
      <w:numFmt w:val="lowerRoman"/>
      <w:lvlText w:val="%3."/>
      <w:lvlJc w:val="right"/>
      <w:pPr>
        <w:ind w:left="4171" w:hanging="180"/>
      </w:pPr>
    </w:lvl>
    <w:lvl w:ilvl="3" w:tplc="0415000F">
      <w:start w:val="1"/>
      <w:numFmt w:val="decimal"/>
      <w:lvlText w:val="%4."/>
      <w:lvlJc w:val="left"/>
      <w:pPr>
        <w:ind w:left="4891" w:hanging="360"/>
      </w:pPr>
    </w:lvl>
    <w:lvl w:ilvl="4" w:tplc="04150019">
      <w:start w:val="1"/>
      <w:numFmt w:val="lowerLetter"/>
      <w:lvlText w:val="%5."/>
      <w:lvlJc w:val="left"/>
      <w:pPr>
        <w:ind w:left="5611" w:hanging="360"/>
      </w:pPr>
    </w:lvl>
    <w:lvl w:ilvl="5" w:tplc="0415001B">
      <w:start w:val="1"/>
      <w:numFmt w:val="lowerRoman"/>
      <w:lvlText w:val="%6."/>
      <w:lvlJc w:val="right"/>
      <w:pPr>
        <w:ind w:left="6331" w:hanging="180"/>
      </w:pPr>
    </w:lvl>
    <w:lvl w:ilvl="6" w:tplc="0415000F">
      <w:start w:val="1"/>
      <w:numFmt w:val="decimal"/>
      <w:lvlText w:val="%7."/>
      <w:lvlJc w:val="left"/>
      <w:pPr>
        <w:ind w:left="7051" w:hanging="360"/>
      </w:pPr>
    </w:lvl>
    <w:lvl w:ilvl="7" w:tplc="04150019">
      <w:start w:val="1"/>
      <w:numFmt w:val="lowerLetter"/>
      <w:lvlText w:val="%8."/>
      <w:lvlJc w:val="left"/>
      <w:pPr>
        <w:ind w:left="7771" w:hanging="360"/>
      </w:pPr>
    </w:lvl>
    <w:lvl w:ilvl="8" w:tplc="0415001B">
      <w:start w:val="1"/>
      <w:numFmt w:val="lowerRoman"/>
      <w:lvlText w:val="%9."/>
      <w:lvlJc w:val="right"/>
      <w:pPr>
        <w:ind w:left="8491" w:hanging="180"/>
      </w:pPr>
    </w:lvl>
  </w:abstractNum>
  <w:abstractNum w:abstractNumId="32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3" w15:restartNumberingAfterBreak="0">
    <w:nsid w:val="7E1A0C34"/>
    <w:multiLevelType w:val="hybridMultilevel"/>
    <w:tmpl w:val="0942A65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"/>
  </w:num>
  <w:num w:numId="5">
    <w:abstractNumId w:val="23"/>
  </w:num>
  <w:num w:numId="6">
    <w:abstractNumId w:val="6"/>
  </w:num>
  <w:num w:numId="7">
    <w:abstractNumId w:val="10"/>
  </w:num>
  <w:num w:numId="8">
    <w:abstractNumId w:val="32"/>
  </w:num>
  <w:num w:numId="9">
    <w:abstractNumId w:val="3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8"/>
  </w:num>
  <w:num w:numId="24">
    <w:abstractNumId w:val="29"/>
  </w:num>
  <w:num w:numId="25">
    <w:abstractNumId w:val="18"/>
  </w:num>
  <w:num w:numId="26">
    <w:abstractNumId w:val="33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7"/>
  </w:num>
  <w:num w:numId="34">
    <w:abstractNumId w:val="17"/>
  </w:num>
  <w:num w:numId="35">
    <w:abstractNumId w:val="12"/>
  </w:num>
  <w:num w:numId="36">
    <w:abstractNumId w:val="15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00"/>
    <w:rsid w:val="0000313C"/>
    <w:rsid w:val="0002087D"/>
    <w:rsid w:val="000258EF"/>
    <w:rsid w:val="00043AFC"/>
    <w:rsid w:val="0004646F"/>
    <w:rsid w:val="00046F6E"/>
    <w:rsid w:val="00051848"/>
    <w:rsid w:val="0006261A"/>
    <w:rsid w:val="00070D91"/>
    <w:rsid w:val="00071E0F"/>
    <w:rsid w:val="00073392"/>
    <w:rsid w:val="00086D4C"/>
    <w:rsid w:val="000953B4"/>
    <w:rsid w:val="000A27DD"/>
    <w:rsid w:val="000A3E1A"/>
    <w:rsid w:val="000A74A1"/>
    <w:rsid w:val="000B64A5"/>
    <w:rsid w:val="000B7490"/>
    <w:rsid w:val="000C772B"/>
    <w:rsid w:val="000D4C09"/>
    <w:rsid w:val="000E0746"/>
    <w:rsid w:val="000E07A2"/>
    <w:rsid w:val="000E32DC"/>
    <w:rsid w:val="000E4303"/>
    <w:rsid w:val="000E5254"/>
    <w:rsid w:val="000E5572"/>
    <w:rsid w:val="000F5960"/>
    <w:rsid w:val="001006BD"/>
    <w:rsid w:val="00102560"/>
    <w:rsid w:val="00104D48"/>
    <w:rsid w:val="00105351"/>
    <w:rsid w:val="00115EEF"/>
    <w:rsid w:val="001164B2"/>
    <w:rsid w:val="0011786F"/>
    <w:rsid w:val="00124F5A"/>
    <w:rsid w:val="00131FFD"/>
    <w:rsid w:val="00135E23"/>
    <w:rsid w:val="00156F47"/>
    <w:rsid w:val="001612E8"/>
    <w:rsid w:val="00165010"/>
    <w:rsid w:val="00170205"/>
    <w:rsid w:val="0018243C"/>
    <w:rsid w:val="001848E2"/>
    <w:rsid w:val="0019067D"/>
    <w:rsid w:val="00195FCE"/>
    <w:rsid w:val="00196D3B"/>
    <w:rsid w:val="001A161A"/>
    <w:rsid w:val="001A5115"/>
    <w:rsid w:val="001B0D42"/>
    <w:rsid w:val="001B6AF8"/>
    <w:rsid w:val="001C008A"/>
    <w:rsid w:val="001C72C1"/>
    <w:rsid w:val="001D10EC"/>
    <w:rsid w:val="001D1F2B"/>
    <w:rsid w:val="001D30F7"/>
    <w:rsid w:val="001D359D"/>
    <w:rsid w:val="001D7482"/>
    <w:rsid w:val="001E1838"/>
    <w:rsid w:val="001E5228"/>
    <w:rsid w:val="001E6EC6"/>
    <w:rsid w:val="001E7E4C"/>
    <w:rsid w:val="001F08D7"/>
    <w:rsid w:val="0020276B"/>
    <w:rsid w:val="00203844"/>
    <w:rsid w:val="00210967"/>
    <w:rsid w:val="00212B12"/>
    <w:rsid w:val="0021409E"/>
    <w:rsid w:val="00216671"/>
    <w:rsid w:val="002203F6"/>
    <w:rsid w:val="0022755F"/>
    <w:rsid w:val="00236867"/>
    <w:rsid w:val="002462D4"/>
    <w:rsid w:val="00252438"/>
    <w:rsid w:val="0025515C"/>
    <w:rsid w:val="00255FFB"/>
    <w:rsid w:val="00256240"/>
    <w:rsid w:val="00265132"/>
    <w:rsid w:val="00266337"/>
    <w:rsid w:val="00280A56"/>
    <w:rsid w:val="00283594"/>
    <w:rsid w:val="00283CF6"/>
    <w:rsid w:val="0028599F"/>
    <w:rsid w:val="00286DCA"/>
    <w:rsid w:val="00291EC0"/>
    <w:rsid w:val="002951C4"/>
    <w:rsid w:val="002977B8"/>
    <w:rsid w:val="002A256E"/>
    <w:rsid w:val="002A5EF0"/>
    <w:rsid w:val="002A78CD"/>
    <w:rsid w:val="002B27B8"/>
    <w:rsid w:val="002B5440"/>
    <w:rsid w:val="002C2CA2"/>
    <w:rsid w:val="002C7CEE"/>
    <w:rsid w:val="002D1D4F"/>
    <w:rsid w:val="002D6A20"/>
    <w:rsid w:val="002E53D6"/>
    <w:rsid w:val="002E571D"/>
    <w:rsid w:val="002F01CE"/>
    <w:rsid w:val="002F30CE"/>
    <w:rsid w:val="002F4768"/>
    <w:rsid w:val="0030198D"/>
    <w:rsid w:val="00301CA0"/>
    <w:rsid w:val="00302DFC"/>
    <w:rsid w:val="00302F64"/>
    <w:rsid w:val="00303C2D"/>
    <w:rsid w:val="00303F86"/>
    <w:rsid w:val="003040C8"/>
    <w:rsid w:val="00304E1B"/>
    <w:rsid w:val="0030560C"/>
    <w:rsid w:val="00305CA4"/>
    <w:rsid w:val="00307D37"/>
    <w:rsid w:val="0031360B"/>
    <w:rsid w:val="00322E68"/>
    <w:rsid w:val="0032474B"/>
    <w:rsid w:val="0033140F"/>
    <w:rsid w:val="003442EC"/>
    <w:rsid w:val="0034694D"/>
    <w:rsid w:val="00353580"/>
    <w:rsid w:val="00353C0C"/>
    <w:rsid w:val="003542FE"/>
    <w:rsid w:val="00362554"/>
    <w:rsid w:val="00362921"/>
    <w:rsid w:val="00362E6A"/>
    <w:rsid w:val="0036636A"/>
    <w:rsid w:val="00375C00"/>
    <w:rsid w:val="00390A07"/>
    <w:rsid w:val="003A78C1"/>
    <w:rsid w:val="003C0296"/>
    <w:rsid w:val="003C052F"/>
    <w:rsid w:val="003C7575"/>
    <w:rsid w:val="003D2842"/>
    <w:rsid w:val="003D6249"/>
    <w:rsid w:val="003D6D74"/>
    <w:rsid w:val="003E2F92"/>
    <w:rsid w:val="003E5050"/>
    <w:rsid w:val="003E5933"/>
    <w:rsid w:val="003F1E6A"/>
    <w:rsid w:val="003F3070"/>
    <w:rsid w:val="003F4B91"/>
    <w:rsid w:val="003F5833"/>
    <w:rsid w:val="003F74ED"/>
    <w:rsid w:val="0040220F"/>
    <w:rsid w:val="00403465"/>
    <w:rsid w:val="00407E5C"/>
    <w:rsid w:val="00413F67"/>
    <w:rsid w:val="004143FE"/>
    <w:rsid w:val="00416371"/>
    <w:rsid w:val="00420ED9"/>
    <w:rsid w:val="00420EF5"/>
    <w:rsid w:val="00423037"/>
    <w:rsid w:val="00430E77"/>
    <w:rsid w:val="004334C0"/>
    <w:rsid w:val="00441FA3"/>
    <w:rsid w:val="00445A33"/>
    <w:rsid w:val="00451ADA"/>
    <w:rsid w:val="00455D1A"/>
    <w:rsid w:val="00456D75"/>
    <w:rsid w:val="00462422"/>
    <w:rsid w:val="004771A4"/>
    <w:rsid w:val="00477A3B"/>
    <w:rsid w:val="00482469"/>
    <w:rsid w:val="00493AD7"/>
    <w:rsid w:val="00496ADE"/>
    <w:rsid w:val="004B7FDB"/>
    <w:rsid w:val="004C067B"/>
    <w:rsid w:val="004C4FC5"/>
    <w:rsid w:val="004C7628"/>
    <w:rsid w:val="004D16D0"/>
    <w:rsid w:val="004D728A"/>
    <w:rsid w:val="004E2609"/>
    <w:rsid w:val="004E30E2"/>
    <w:rsid w:val="004F145A"/>
    <w:rsid w:val="004F459E"/>
    <w:rsid w:val="004F546D"/>
    <w:rsid w:val="004F5D06"/>
    <w:rsid w:val="005128C1"/>
    <w:rsid w:val="00527BE1"/>
    <w:rsid w:val="00533A3F"/>
    <w:rsid w:val="00534620"/>
    <w:rsid w:val="005373D2"/>
    <w:rsid w:val="0055339D"/>
    <w:rsid w:val="00555100"/>
    <w:rsid w:val="00561DC2"/>
    <w:rsid w:val="00572BF7"/>
    <w:rsid w:val="005761C8"/>
    <w:rsid w:val="005827F5"/>
    <w:rsid w:val="00586192"/>
    <w:rsid w:val="00595A1C"/>
    <w:rsid w:val="005A21E5"/>
    <w:rsid w:val="005A630B"/>
    <w:rsid w:val="005A7D5B"/>
    <w:rsid w:val="005B4A04"/>
    <w:rsid w:val="005B600E"/>
    <w:rsid w:val="005B7083"/>
    <w:rsid w:val="005C2AA0"/>
    <w:rsid w:val="005C408D"/>
    <w:rsid w:val="005D24F2"/>
    <w:rsid w:val="005D2C40"/>
    <w:rsid w:val="005D4B0F"/>
    <w:rsid w:val="005E108D"/>
    <w:rsid w:val="005F43F8"/>
    <w:rsid w:val="005F70A4"/>
    <w:rsid w:val="00600F31"/>
    <w:rsid w:val="006072AB"/>
    <w:rsid w:val="00607F7D"/>
    <w:rsid w:val="0061045F"/>
    <w:rsid w:val="00623E8D"/>
    <w:rsid w:val="006257C7"/>
    <w:rsid w:val="006259F1"/>
    <w:rsid w:val="00625E33"/>
    <w:rsid w:val="00632680"/>
    <w:rsid w:val="00643A74"/>
    <w:rsid w:val="00643BC1"/>
    <w:rsid w:val="006633D7"/>
    <w:rsid w:val="006653AB"/>
    <w:rsid w:val="006663D4"/>
    <w:rsid w:val="006723DC"/>
    <w:rsid w:val="006725C0"/>
    <w:rsid w:val="00675111"/>
    <w:rsid w:val="00676662"/>
    <w:rsid w:val="00682BA9"/>
    <w:rsid w:val="00691D95"/>
    <w:rsid w:val="00693F8B"/>
    <w:rsid w:val="006958DD"/>
    <w:rsid w:val="006A0FEB"/>
    <w:rsid w:val="006B4492"/>
    <w:rsid w:val="006B5705"/>
    <w:rsid w:val="006B67C7"/>
    <w:rsid w:val="006C32C7"/>
    <w:rsid w:val="006D0C91"/>
    <w:rsid w:val="006E1734"/>
    <w:rsid w:val="006E175F"/>
    <w:rsid w:val="006E17BA"/>
    <w:rsid w:val="006E39F0"/>
    <w:rsid w:val="006E78D5"/>
    <w:rsid w:val="006F064E"/>
    <w:rsid w:val="006F0F0E"/>
    <w:rsid w:val="006F74C6"/>
    <w:rsid w:val="006F7AB2"/>
    <w:rsid w:val="00703881"/>
    <w:rsid w:val="00705158"/>
    <w:rsid w:val="00711F93"/>
    <w:rsid w:val="00713082"/>
    <w:rsid w:val="00720591"/>
    <w:rsid w:val="007358AD"/>
    <w:rsid w:val="00743C41"/>
    <w:rsid w:val="00747C3E"/>
    <w:rsid w:val="00754CA3"/>
    <w:rsid w:val="00761959"/>
    <w:rsid w:val="007619E9"/>
    <w:rsid w:val="00762D1D"/>
    <w:rsid w:val="00764C52"/>
    <w:rsid w:val="0076563A"/>
    <w:rsid w:val="007658C5"/>
    <w:rsid w:val="00766273"/>
    <w:rsid w:val="00773F9B"/>
    <w:rsid w:val="00774E0A"/>
    <w:rsid w:val="007851D7"/>
    <w:rsid w:val="0078597E"/>
    <w:rsid w:val="007A2E92"/>
    <w:rsid w:val="007A729F"/>
    <w:rsid w:val="007B0A25"/>
    <w:rsid w:val="007B7C19"/>
    <w:rsid w:val="007D2C9D"/>
    <w:rsid w:val="007D3AAC"/>
    <w:rsid w:val="007D6708"/>
    <w:rsid w:val="007E1E87"/>
    <w:rsid w:val="007E3F71"/>
    <w:rsid w:val="007E7E0E"/>
    <w:rsid w:val="007F11C4"/>
    <w:rsid w:val="007F395E"/>
    <w:rsid w:val="007F4224"/>
    <w:rsid w:val="0081676E"/>
    <w:rsid w:val="00821DF1"/>
    <w:rsid w:val="008230F9"/>
    <w:rsid w:val="00831396"/>
    <w:rsid w:val="008461D5"/>
    <w:rsid w:val="00846DDF"/>
    <w:rsid w:val="008545A0"/>
    <w:rsid w:val="00855987"/>
    <w:rsid w:val="00855C1C"/>
    <w:rsid w:val="008561E4"/>
    <w:rsid w:val="00863C39"/>
    <w:rsid w:val="00863FAF"/>
    <w:rsid w:val="0086609F"/>
    <w:rsid w:val="008678C9"/>
    <w:rsid w:val="00870CF1"/>
    <w:rsid w:val="0087352C"/>
    <w:rsid w:val="00873878"/>
    <w:rsid w:val="00877BF0"/>
    <w:rsid w:val="00880955"/>
    <w:rsid w:val="0088279C"/>
    <w:rsid w:val="00883538"/>
    <w:rsid w:val="00887410"/>
    <w:rsid w:val="00887B55"/>
    <w:rsid w:val="008904AF"/>
    <w:rsid w:val="0089163F"/>
    <w:rsid w:val="008A0A22"/>
    <w:rsid w:val="008A118C"/>
    <w:rsid w:val="008A32F0"/>
    <w:rsid w:val="008A755D"/>
    <w:rsid w:val="008A7818"/>
    <w:rsid w:val="008A7CDA"/>
    <w:rsid w:val="008B102D"/>
    <w:rsid w:val="008B1A8A"/>
    <w:rsid w:val="008B4D62"/>
    <w:rsid w:val="008C332C"/>
    <w:rsid w:val="008C6BC7"/>
    <w:rsid w:val="008D0516"/>
    <w:rsid w:val="008D1C6C"/>
    <w:rsid w:val="008D2355"/>
    <w:rsid w:val="008D7E6C"/>
    <w:rsid w:val="008E0A0A"/>
    <w:rsid w:val="008E2183"/>
    <w:rsid w:val="008F16D5"/>
    <w:rsid w:val="008F6D6C"/>
    <w:rsid w:val="00901D4F"/>
    <w:rsid w:val="00905749"/>
    <w:rsid w:val="00906AAF"/>
    <w:rsid w:val="0091087F"/>
    <w:rsid w:val="009130D3"/>
    <w:rsid w:val="0091346F"/>
    <w:rsid w:val="009239C7"/>
    <w:rsid w:val="00923A12"/>
    <w:rsid w:val="009338EE"/>
    <w:rsid w:val="00935A38"/>
    <w:rsid w:val="00937655"/>
    <w:rsid w:val="00944077"/>
    <w:rsid w:val="00946A5A"/>
    <w:rsid w:val="009515DD"/>
    <w:rsid w:val="00957066"/>
    <w:rsid w:val="009638E2"/>
    <w:rsid w:val="0096600F"/>
    <w:rsid w:val="009666FE"/>
    <w:rsid w:val="00967E82"/>
    <w:rsid w:val="00970630"/>
    <w:rsid w:val="009710A5"/>
    <w:rsid w:val="00971CC3"/>
    <w:rsid w:val="00974DA4"/>
    <w:rsid w:val="00977F86"/>
    <w:rsid w:val="00980994"/>
    <w:rsid w:val="009828E2"/>
    <w:rsid w:val="00987360"/>
    <w:rsid w:val="00990AD8"/>
    <w:rsid w:val="00992460"/>
    <w:rsid w:val="00993BA7"/>
    <w:rsid w:val="00994FD1"/>
    <w:rsid w:val="009A09A7"/>
    <w:rsid w:val="009B3D90"/>
    <w:rsid w:val="009B4641"/>
    <w:rsid w:val="009B713B"/>
    <w:rsid w:val="009C2683"/>
    <w:rsid w:val="009E1D92"/>
    <w:rsid w:val="009E3224"/>
    <w:rsid w:val="009E46D9"/>
    <w:rsid w:val="009E4DD9"/>
    <w:rsid w:val="009F4C94"/>
    <w:rsid w:val="009F588E"/>
    <w:rsid w:val="00A11294"/>
    <w:rsid w:val="00A14806"/>
    <w:rsid w:val="00A1796F"/>
    <w:rsid w:val="00A17A2D"/>
    <w:rsid w:val="00A275FF"/>
    <w:rsid w:val="00A32691"/>
    <w:rsid w:val="00A44689"/>
    <w:rsid w:val="00A462FF"/>
    <w:rsid w:val="00A70DD7"/>
    <w:rsid w:val="00A77252"/>
    <w:rsid w:val="00A80E8F"/>
    <w:rsid w:val="00A94EB7"/>
    <w:rsid w:val="00A9663D"/>
    <w:rsid w:val="00AA238E"/>
    <w:rsid w:val="00AA3B36"/>
    <w:rsid w:val="00AA47D7"/>
    <w:rsid w:val="00AB0533"/>
    <w:rsid w:val="00AB5418"/>
    <w:rsid w:val="00AB5558"/>
    <w:rsid w:val="00AB749F"/>
    <w:rsid w:val="00AB77EB"/>
    <w:rsid w:val="00AB7F7E"/>
    <w:rsid w:val="00AC2ABC"/>
    <w:rsid w:val="00AD24EE"/>
    <w:rsid w:val="00AD3875"/>
    <w:rsid w:val="00AE7B2F"/>
    <w:rsid w:val="00AF1F29"/>
    <w:rsid w:val="00AF1F33"/>
    <w:rsid w:val="00AF3B17"/>
    <w:rsid w:val="00AF5107"/>
    <w:rsid w:val="00B01642"/>
    <w:rsid w:val="00B06337"/>
    <w:rsid w:val="00B14964"/>
    <w:rsid w:val="00B24F5A"/>
    <w:rsid w:val="00B27015"/>
    <w:rsid w:val="00B30133"/>
    <w:rsid w:val="00B327BB"/>
    <w:rsid w:val="00B36C16"/>
    <w:rsid w:val="00B4266D"/>
    <w:rsid w:val="00B43610"/>
    <w:rsid w:val="00B51B67"/>
    <w:rsid w:val="00B51D8C"/>
    <w:rsid w:val="00B527C1"/>
    <w:rsid w:val="00B528B2"/>
    <w:rsid w:val="00B5330B"/>
    <w:rsid w:val="00B54670"/>
    <w:rsid w:val="00B60591"/>
    <w:rsid w:val="00B706A7"/>
    <w:rsid w:val="00B71DFB"/>
    <w:rsid w:val="00B73F08"/>
    <w:rsid w:val="00B768B3"/>
    <w:rsid w:val="00B80EF1"/>
    <w:rsid w:val="00B860F8"/>
    <w:rsid w:val="00B874F1"/>
    <w:rsid w:val="00B91F06"/>
    <w:rsid w:val="00B933BE"/>
    <w:rsid w:val="00B9398B"/>
    <w:rsid w:val="00B97750"/>
    <w:rsid w:val="00BA2CBC"/>
    <w:rsid w:val="00BA378C"/>
    <w:rsid w:val="00BA3CB5"/>
    <w:rsid w:val="00BA6013"/>
    <w:rsid w:val="00BA6BF2"/>
    <w:rsid w:val="00BB32D8"/>
    <w:rsid w:val="00BC23F8"/>
    <w:rsid w:val="00BD02C8"/>
    <w:rsid w:val="00BD5E59"/>
    <w:rsid w:val="00BD6B6B"/>
    <w:rsid w:val="00BE1452"/>
    <w:rsid w:val="00BE1AB9"/>
    <w:rsid w:val="00BE54CE"/>
    <w:rsid w:val="00BE5EFF"/>
    <w:rsid w:val="00BF1110"/>
    <w:rsid w:val="00BF1F4D"/>
    <w:rsid w:val="00BF2522"/>
    <w:rsid w:val="00BF26D8"/>
    <w:rsid w:val="00BF2824"/>
    <w:rsid w:val="00C0387C"/>
    <w:rsid w:val="00C0666F"/>
    <w:rsid w:val="00C07548"/>
    <w:rsid w:val="00C15A19"/>
    <w:rsid w:val="00C24C67"/>
    <w:rsid w:val="00C34B54"/>
    <w:rsid w:val="00C3629C"/>
    <w:rsid w:val="00C46167"/>
    <w:rsid w:val="00C463D9"/>
    <w:rsid w:val="00C50541"/>
    <w:rsid w:val="00C50EF8"/>
    <w:rsid w:val="00C5284F"/>
    <w:rsid w:val="00C609CE"/>
    <w:rsid w:val="00C62475"/>
    <w:rsid w:val="00C63BE3"/>
    <w:rsid w:val="00C65C16"/>
    <w:rsid w:val="00C65D50"/>
    <w:rsid w:val="00C660BD"/>
    <w:rsid w:val="00C66B38"/>
    <w:rsid w:val="00C67D26"/>
    <w:rsid w:val="00C72060"/>
    <w:rsid w:val="00C761BF"/>
    <w:rsid w:val="00C82EF1"/>
    <w:rsid w:val="00C8549C"/>
    <w:rsid w:val="00C86D3C"/>
    <w:rsid w:val="00C90270"/>
    <w:rsid w:val="00C95C06"/>
    <w:rsid w:val="00C96327"/>
    <w:rsid w:val="00CA3D17"/>
    <w:rsid w:val="00CA6664"/>
    <w:rsid w:val="00CB5E68"/>
    <w:rsid w:val="00CD0FD6"/>
    <w:rsid w:val="00CE26A8"/>
    <w:rsid w:val="00CE31DC"/>
    <w:rsid w:val="00CF6A36"/>
    <w:rsid w:val="00D07802"/>
    <w:rsid w:val="00D13DF7"/>
    <w:rsid w:val="00D1537C"/>
    <w:rsid w:val="00D23556"/>
    <w:rsid w:val="00D23B77"/>
    <w:rsid w:val="00D27445"/>
    <w:rsid w:val="00D276DA"/>
    <w:rsid w:val="00D322A8"/>
    <w:rsid w:val="00D36DF8"/>
    <w:rsid w:val="00D40AC6"/>
    <w:rsid w:val="00D416A0"/>
    <w:rsid w:val="00D418DB"/>
    <w:rsid w:val="00D44091"/>
    <w:rsid w:val="00D44425"/>
    <w:rsid w:val="00D44D99"/>
    <w:rsid w:val="00D47251"/>
    <w:rsid w:val="00D54645"/>
    <w:rsid w:val="00D61C12"/>
    <w:rsid w:val="00D63ABD"/>
    <w:rsid w:val="00D65509"/>
    <w:rsid w:val="00D95FD0"/>
    <w:rsid w:val="00DA6238"/>
    <w:rsid w:val="00DB2100"/>
    <w:rsid w:val="00DB6D86"/>
    <w:rsid w:val="00DC0DF3"/>
    <w:rsid w:val="00DC16F7"/>
    <w:rsid w:val="00DC5DD8"/>
    <w:rsid w:val="00DD3B3E"/>
    <w:rsid w:val="00DF3803"/>
    <w:rsid w:val="00DF6A97"/>
    <w:rsid w:val="00E112A6"/>
    <w:rsid w:val="00E146B1"/>
    <w:rsid w:val="00E236CD"/>
    <w:rsid w:val="00E25119"/>
    <w:rsid w:val="00E27294"/>
    <w:rsid w:val="00E33612"/>
    <w:rsid w:val="00E341D0"/>
    <w:rsid w:val="00E45170"/>
    <w:rsid w:val="00E5433B"/>
    <w:rsid w:val="00E573BC"/>
    <w:rsid w:val="00E57D5A"/>
    <w:rsid w:val="00E57EC2"/>
    <w:rsid w:val="00E70474"/>
    <w:rsid w:val="00E70947"/>
    <w:rsid w:val="00E76F0E"/>
    <w:rsid w:val="00E83455"/>
    <w:rsid w:val="00E851BF"/>
    <w:rsid w:val="00E92DF7"/>
    <w:rsid w:val="00E9562B"/>
    <w:rsid w:val="00E9763B"/>
    <w:rsid w:val="00EA5E42"/>
    <w:rsid w:val="00EB6C81"/>
    <w:rsid w:val="00EC2D3A"/>
    <w:rsid w:val="00EC2EB5"/>
    <w:rsid w:val="00ED01E1"/>
    <w:rsid w:val="00ED22AD"/>
    <w:rsid w:val="00EE2A98"/>
    <w:rsid w:val="00EE6856"/>
    <w:rsid w:val="00EF053A"/>
    <w:rsid w:val="00EF53DC"/>
    <w:rsid w:val="00F00681"/>
    <w:rsid w:val="00F04EB0"/>
    <w:rsid w:val="00F13333"/>
    <w:rsid w:val="00F17C15"/>
    <w:rsid w:val="00F25EC1"/>
    <w:rsid w:val="00F25FEB"/>
    <w:rsid w:val="00F30601"/>
    <w:rsid w:val="00F33ED5"/>
    <w:rsid w:val="00F453D2"/>
    <w:rsid w:val="00F504AA"/>
    <w:rsid w:val="00F52B60"/>
    <w:rsid w:val="00F55E47"/>
    <w:rsid w:val="00F57264"/>
    <w:rsid w:val="00F573E6"/>
    <w:rsid w:val="00F623DC"/>
    <w:rsid w:val="00F630AC"/>
    <w:rsid w:val="00F67EDA"/>
    <w:rsid w:val="00F70C4D"/>
    <w:rsid w:val="00F75B5A"/>
    <w:rsid w:val="00F81F4E"/>
    <w:rsid w:val="00F861AA"/>
    <w:rsid w:val="00F90AAD"/>
    <w:rsid w:val="00FA109B"/>
    <w:rsid w:val="00FA5C42"/>
    <w:rsid w:val="00FB19A7"/>
    <w:rsid w:val="00FC5D84"/>
    <w:rsid w:val="00FD31CC"/>
    <w:rsid w:val="00FE1059"/>
    <w:rsid w:val="00FE18CD"/>
    <w:rsid w:val="00FE6525"/>
    <w:rsid w:val="00FE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E20F8"/>
  <w15:docId w15:val="{A32414AA-9805-4F75-84C0-D3BB7041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5132"/>
    <w:rPr>
      <w:sz w:val="18"/>
    </w:rPr>
  </w:style>
  <w:style w:type="paragraph" w:styleId="Nagwek1">
    <w:name w:val="heading 1"/>
    <w:basedOn w:val="Normalny"/>
    <w:next w:val="Normalny"/>
    <w:qFormat/>
    <w:rsid w:val="00265132"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rsid w:val="00265132"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65132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sid w:val="00265132"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rsid w:val="00265132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rsid w:val="00265132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link w:val="TytuZnak"/>
    <w:qFormat/>
    <w:rsid w:val="00265132"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rsid w:val="00265132"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rsid w:val="00265132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265132"/>
    <w:rPr>
      <w:caps/>
      <w:spacing w:val="80"/>
      <w:szCs w:val="22"/>
    </w:rPr>
  </w:style>
  <w:style w:type="character" w:customStyle="1" w:styleId="PodpowiedZnak">
    <w:name w:val="Podpowiedź Znak"/>
    <w:rsid w:val="00265132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rsid w:val="00265132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sid w:val="00265132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sid w:val="00265132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rsid w:val="00265132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rsid w:val="00265132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rsid w:val="00265132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rsid w:val="00265132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rsid w:val="00265132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816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334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334C0"/>
    <w:rPr>
      <w:sz w:val="18"/>
    </w:rPr>
  </w:style>
  <w:style w:type="paragraph" w:styleId="Akapitzlist">
    <w:name w:val="List Paragraph"/>
    <w:basedOn w:val="Normalny"/>
    <w:uiPriority w:val="34"/>
    <w:qFormat/>
    <w:rsid w:val="007F4224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7F395E"/>
    <w:rPr>
      <w:rFonts w:cs="Arial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nhideWhenUsed/>
    <w:rsid w:val="007F395E"/>
    <w:pPr>
      <w:ind w:left="2160" w:hanging="2160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F395E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7F395E"/>
    <w:pPr>
      <w:ind w:left="1620" w:hanging="1620"/>
      <w:jc w:val="both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F39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60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11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448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036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6659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1972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067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96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5721_Pierwsze%20wezwanie%20skazanego_Kkow%204a%20v7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30487-6A19-4B4C-841A-53ABFB57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20240909_115721_Pierwsze wezwanie skazanego_Kkow 4a v7</Template>
  <TotalTime>2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creator>Mikliński Michał</dc:creator>
  <cp:lastModifiedBy>Gierszyński Krzysztof</cp:lastModifiedBy>
  <cp:revision>4</cp:revision>
  <cp:lastPrinted>2003-05-27T06:40:00Z</cp:lastPrinted>
  <dcterms:created xsi:type="dcterms:W3CDTF">2024-12-19T09:23:00Z</dcterms:created>
  <dcterms:modified xsi:type="dcterms:W3CDTF">2025-01-31T08:25:00Z</dcterms:modified>
</cp:coreProperties>
</file>